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6824F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RYMES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fl.1508)</w:t>
      </w:r>
    </w:p>
    <w:p w14:paraId="4691F015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Overstrand, Norfolk. Armiger.</w:t>
      </w:r>
    </w:p>
    <w:p w14:paraId="67B4383C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</w:p>
    <w:p w14:paraId="07DE3123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</w:p>
    <w:p w14:paraId="720FCF4C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1508</w:t>
      </w:r>
      <w:r>
        <w:rPr>
          <w:rStyle w:val="s1"/>
        </w:rPr>
        <w:tab/>
        <w:t>He made his Will.</w:t>
      </w:r>
    </w:p>
    <w:p w14:paraId="639090AA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106)</w:t>
      </w:r>
    </w:p>
    <w:p w14:paraId="3C0AC5EA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</w:p>
    <w:p w14:paraId="04577B07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</w:p>
    <w:p w14:paraId="2B1766EE" w14:textId="77777777" w:rsidR="004841E7" w:rsidRDefault="004841E7" w:rsidP="004841E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9 April 2021</w:t>
      </w:r>
    </w:p>
    <w:p w14:paraId="0AE9D0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C7488" w14:textId="77777777" w:rsidR="004841E7" w:rsidRDefault="004841E7" w:rsidP="009139A6">
      <w:r>
        <w:separator/>
      </w:r>
    </w:p>
  </w:endnote>
  <w:endnote w:type="continuationSeparator" w:id="0">
    <w:p w14:paraId="264B59CB" w14:textId="77777777" w:rsidR="004841E7" w:rsidRDefault="004841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BA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59C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AF5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30BA" w14:textId="77777777" w:rsidR="004841E7" w:rsidRDefault="004841E7" w:rsidP="009139A6">
      <w:r>
        <w:separator/>
      </w:r>
    </w:p>
  </w:footnote>
  <w:footnote w:type="continuationSeparator" w:id="0">
    <w:p w14:paraId="7F7B5D16" w14:textId="77777777" w:rsidR="004841E7" w:rsidRDefault="004841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D2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2E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7C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1E7"/>
    <w:rsid w:val="000666E0"/>
    <w:rsid w:val="002510B7"/>
    <w:rsid w:val="004841E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ADAA6"/>
  <w15:chartTrackingRefBased/>
  <w15:docId w15:val="{2150937A-A746-4521-9ED1-F01900A4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41E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4841E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2021-08-26T19:07:00Z</dcterms:created>
  <dcterms:modified xsi:type="dcterms:W3CDTF">2021-08-26T19:07:00Z</dcterms:modified>
</cp:coreProperties>
</file>